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1ED9D37" w14:textId="58668FCE" w:rsidR="00BD2B42" w:rsidRDefault="00BD2B42" w:rsidP="00BD2B42">
      <w:pPr>
        <w:pStyle w:val="Heading1"/>
        <w:jc w:val="center"/>
        <w:rPr>
          <w:rFonts w:ascii="Trebuchet MS" w:hAnsi="Trebuchet MS"/>
          <w:b/>
          <w:bCs/>
          <w:sz w:val="32"/>
          <w:szCs w:val="32"/>
        </w:rPr>
      </w:pPr>
      <w:r w:rsidRPr="002248D1">
        <w:rPr>
          <w:rFonts w:ascii="Trebuchet MS" w:hAnsi="Trebuchet MS"/>
          <w:sz w:val="32"/>
          <w:szCs w:val="32"/>
        </w:rPr>
        <w:t xml:space="preserve">Tabel  înregistrare a planurilor de afaceri depuse la </w:t>
      </w:r>
      <w:r>
        <w:rPr>
          <w:rFonts w:ascii="Trebuchet MS" w:hAnsi="Trebuchet MS"/>
          <w:sz w:val="32"/>
          <w:szCs w:val="32"/>
        </w:rPr>
        <w:t xml:space="preserve"> </w:t>
      </w:r>
      <w:r w:rsidRPr="009C36F8">
        <w:rPr>
          <w:rFonts w:ascii="Trebuchet MS" w:hAnsi="Trebuchet MS"/>
          <w:b/>
          <w:bCs/>
          <w:sz w:val="32"/>
          <w:szCs w:val="32"/>
        </w:rPr>
        <w:t xml:space="preserve">ASOCIATIA </w:t>
      </w:r>
      <w:r>
        <w:rPr>
          <w:rFonts w:ascii="Trebuchet MS" w:hAnsi="Trebuchet MS"/>
          <w:b/>
          <w:bCs/>
          <w:sz w:val="32"/>
          <w:szCs w:val="32"/>
        </w:rPr>
        <w:t>MAINI INTINSE</w:t>
      </w:r>
    </w:p>
    <w:p w14:paraId="14690FC0" w14:textId="77777777" w:rsidR="00BD2B42" w:rsidRPr="00BD2B42" w:rsidRDefault="00BD2B42" w:rsidP="00BD2B42">
      <w:pPr>
        <w:rPr>
          <w:lang w:val="ro-RO"/>
        </w:rPr>
      </w:pPr>
    </w:p>
    <w:tbl>
      <w:tblPr>
        <w:tblStyle w:val="TableGrid"/>
        <w:tblW w:w="15588" w:type="dxa"/>
        <w:tblLook w:val="04A0" w:firstRow="1" w:lastRow="0" w:firstColumn="1" w:lastColumn="0" w:noHBand="0" w:noVBand="1"/>
      </w:tblPr>
      <w:tblGrid>
        <w:gridCol w:w="851"/>
        <w:gridCol w:w="4956"/>
        <w:gridCol w:w="2693"/>
        <w:gridCol w:w="1985"/>
        <w:gridCol w:w="2693"/>
        <w:gridCol w:w="2410"/>
      </w:tblGrid>
      <w:tr w:rsidR="00BD2B42" w:rsidRPr="00AA67FF" w14:paraId="035ACAA2" w14:textId="77777777" w:rsidTr="00BD2B42">
        <w:trPr>
          <w:trHeight w:val="768"/>
        </w:trPr>
        <w:tc>
          <w:tcPr>
            <w:tcW w:w="851" w:type="dxa"/>
          </w:tcPr>
          <w:p w14:paraId="23B53713" w14:textId="77777777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AA67FF">
              <w:rPr>
                <w:rFonts w:ascii="Trebuchet MS" w:hAnsi="Trebuchet MS"/>
                <w:b/>
                <w:bCs/>
              </w:rPr>
              <w:t xml:space="preserve">Nr. </w:t>
            </w:r>
            <w:proofErr w:type="spellStart"/>
            <w:r w:rsidRPr="00AA67FF">
              <w:rPr>
                <w:rFonts w:ascii="Trebuchet MS" w:hAnsi="Trebuchet MS"/>
                <w:b/>
                <w:bCs/>
              </w:rPr>
              <w:t>Crt</w:t>
            </w:r>
            <w:proofErr w:type="spellEnd"/>
            <w:r w:rsidRPr="00AA67FF">
              <w:rPr>
                <w:rFonts w:ascii="Trebuchet MS" w:hAnsi="Trebuchet MS"/>
                <w:b/>
                <w:bCs/>
              </w:rPr>
              <w:t>.</w:t>
            </w:r>
          </w:p>
        </w:tc>
        <w:tc>
          <w:tcPr>
            <w:tcW w:w="4956" w:type="dxa"/>
          </w:tcPr>
          <w:p w14:paraId="7A0EA38C" w14:textId="77777777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AA67FF">
              <w:rPr>
                <w:rFonts w:ascii="Trebuchet MS" w:hAnsi="Trebuchet MS"/>
                <w:b/>
                <w:bCs/>
              </w:rPr>
              <w:t>NUME PRENUME</w:t>
            </w:r>
          </w:p>
        </w:tc>
        <w:tc>
          <w:tcPr>
            <w:tcW w:w="2693" w:type="dxa"/>
          </w:tcPr>
          <w:p w14:paraId="1EA53549" w14:textId="77777777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AA67FF">
              <w:rPr>
                <w:rFonts w:ascii="Trebuchet MS" w:hAnsi="Trebuchet MS"/>
                <w:b/>
                <w:bCs/>
              </w:rPr>
              <w:t xml:space="preserve">Data </w:t>
            </w:r>
            <w:proofErr w:type="spellStart"/>
            <w:r w:rsidRPr="00AA67FF">
              <w:rPr>
                <w:rFonts w:ascii="Trebuchet MS" w:hAnsi="Trebuchet MS"/>
                <w:b/>
                <w:bCs/>
              </w:rPr>
              <w:t>depunerii</w:t>
            </w:r>
            <w:proofErr w:type="spellEnd"/>
            <w:r w:rsidRPr="00AA67FF">
              <w:rPr>
                <w:rFonts w:ascii="Trebuchet MS" w:hAnsi="Trebuchet MS"/>
                <w:b/>
                <w:bCs/>
              </w:rPr>
              <w:t xml:space="preserve"> </w:t>
            </w:r>
            <w:proofErr w:type="spellStart"/>
            <w:r w:rsidRPr="00AA67FF">
              <w:rPr>
                <w:rFonts w:ascii="Trebuchet MS" w:hAnsi="Trebuchet MS"/>
                <w:b/>
                <w:bCs/>
              </w:rPr>
              <w:t>Planului</w:t>
            </w:r>
            <w:proofErr w:type="spellEnd"/>
            <w:r w:rsidRPr="00AA67FF">
              <w:rPr>
                <w:rFonts w:ascii="Trebuchet MS" w:hAnsi="Trebuchet MS"/>
                <w:b/>
                <w:bCs/>
              </w:rPr>
              <w:t xml:space="preserve"> de </w:t>
            </w:r>
            <w:proofErr w:type="spellStart"/>
            <w:r w:rsidRPr="00AA67FF">
              <w:rPr>
                <w:rFonts w:ascii="Trebuchet MS" w:hAnsi="Trebuchet MS"/>
                <w:b/>
                <w:bCs/>
              </w:rPr>
              <w:t>Afaceri</w:t>
            </w:r>
            <w:proofErr w:type="spellEnd"/>
          </w:p>
        </w:tc>
        <w:tc>
          <w:tcPr>
            <w:tcW w:w="1985" w:type="dxa"/>
          </w:tcPr>
          <w:p w14:paraId="42F9FBEC" w14:textId="77777777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AA67FF">
              <w:rPr>
                <w:rFonts w:ascii="Trebuchet MS" w:hAnsi="Trebuchet MS"/>
                <w:b/>
                <w:bCs/>
              </w:rPr>
              <w:t xml:space="preserve">COD </w:t>
            </w:r>
            <w:proofErr w:type="spellStart"/>
            <w:r w:rsidRPr="00AA67FF">
              <w:rPr>
                <w:rFonts w:ascii="Trebuchet MS" w:hAnsi="Trebuchet MS"/>
                <w:b/>
                <w:bCs/>
              </w:rPr>
              <w:t>Grup</w:t>
            </w:r>
            <w:proofErr w:type="spellEnd"/>
            <w:r w:rsidRPr="00AA67FF">
              <w:rPr>
                <w:rFonts w:ascii="Trebuchet MS" w:hAnsi="Trebuchet MS"/>
                <w:b/>
                <w:bCs/>
              </w:rPr>
              <w:t xml:space="preserve"> Tinta</w:t>
            </w:r>
          </w:p>
        </w:tc>
        <w:tc>
          <w:tcPr>
            <w:tcW w:w="2693" w:type="dxa"/>
          </w:tcPr>
          <w:p w14:paraId="0B4274BD" w14:textId="77777777" w:rsidR="00BD2B42" w:rsidRPr="009C36F8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9C36F8">
              <w:rPr>
                <w:rFonts w:ascii="Trebuchet MS" w:hAnsi="Trebuchet MS"/>
                <w:b/>
                <w:bCs/>
              </w:rPr>
              <w:t xml:space="preserve">COD </w:t>
            </w:r>
            <w:proofErr w:type="spellStart"/>
            <w:r w:rsidRPr="009C36F8">
              <w:rPr>
                <w:rFonts w:ascii="Trebuchet MS" w:hAnsi="Trebuchet MS"/>
                <w:b/>
                <w:bCs/>
              </w:rPr>
              <w:t>atribuit</w:t>
            </w:r>
            <w:proofErr w:type="spellEnd"/>
            <w:r w:rsidRPr="009C36F8">
              <w:rPr>
                <w:rFonts w:ascii="Trebuchet MS" w:hAnsi="Trebuchet MS"/>
                <w:b/>
                <w:bCs/>
              </w:rPr>
              <w:t xml:space="preserve"> </w:t>
            </w:r>
            <w:proofErr w:type="spellStart"/>
            <w:r w:rsidRPr="009C36F8">
              <w:rPr>
                <w:rFonts w:ascii="Trebuchet MS" w:hAnsi="Trebuchet MS"/>
                <w:b/>
                <w:bCs/>
              </w:rPr>
              <w:t>dosar</w:t>
            </w:r>
            <w:proofErr w:type="spellEnd"/>
            <w:r w:rsidRPr="009C36F8">
              <w:rPr>
                <w:rFonts w:ascii="Trebuchet MS" w:hAnsi="Trebuchet MS"/>
                <w:b/>
                <w:bCs/>
              </w:rPr>
              <w:t xml:space="preserve"> plan </w:t>
            </w:r>
            <w:proofErr w:type="spellStart"/>
            <w:r w:rsidRPr="009C36F8">
              <w:rPr>
                <w:rFonts w:ascii="Trebuchet MS" w:hAnsi="Trebuchet MS"/>
                <w:b/>
                <w:bCs/>
              </w:rPr>
              <w:t>afaceri</w:t>
            </w:r>
            <w:proofErr w:type="spellEnd"/>
          </w:p>
        </w:tc>
        <w:tc>
          <w:tcPr>
            <w:tcW w:w="2410" w:type="dxa"/>
          </w:tcPr>
          <w:p w14:paraId="0F852EA3" w14:textId="77777777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AA67FF">
              <w:rPr>
                <w:rFonts w:ascii="Trebuchet MS" w:hAnsi="Trebuchet MS"/>
                <w:b/>
                <w:bCs/>
              </w:rPr>
              <w:t>SEMNĂTURĂ</w:t>
            </w:r>
          </w:p>
        </w:tc>
      </w:tr>
      <w:tr w:rsidR="00BD2B42" w:rsidRPr="00AA67FF" w14:paraId="2548A84F" w14:textId="77777777" w:rsidTr="00BD2B42">
        <w:trPr>
          <w:trHeight w:val="1036"/>
        </w:trPr>
        <w:tc>
          <w:tcPr>
            <w:tcW w:w="851" w:type="dxa"/>
            <w:vAlign w:val="center"/>
          </w:tcPr>
          <w:p w14:paraId="4D1C4ACB" w14:textId="77777777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</w:rPr>
            </w:pPr>
            <w:r w:rsidRPr="00AA67FF">
              <w:rPr>
                <w:rFonts w:ascii="Trebuchet MS" w:hAnsi="Trebuchet MS"/>
              </w:rPr>
              <w:t>1.</w:t>
            </w:r>
          </w:p>
        </w:tc>
        <w:tc>
          <w:tcPr>
            <w:tcW w:w="4956" w:type="dxa"/>
            <w:vAlign w:val="center"/>
          </w:tcPr>
          <w:p w14:paraId="516E3273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2693" w:type="dxa"/>
            <w:vAlign w:val="center"/>
          </w:tcPr>
          <w:p w14:paraId="0B92446A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1985" w:type="dxa"/>
            <w:vAlign w:val="center"/>
          </w:tcPr>
          <w:p w14:paraId="055759CC" w14:textId="52A7F58D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348715</w:t>
            </w:r>
            <w:r w:rsidRPr="00AA67FF">
              <w:rPr>
                <w:rFonts w:ascii="Trebuchet MS" w:hAnsi="Trebuchet MS"/>
              </w:rPr>
              <w:t xml:space="preserve">_ </w:t>
            </w:r>
            <w:proofErr w:type="gramStart"/>
            <w:r w:rsidRPr="00AA67FF">
              <w:rPr>
                <w:rFonts w:ascii="Trebuchet MS" w:hAnsi="Trebuchet MS"/>
              </w:rPr>
              <w:t>.....</w:t>
            </w:r>
            <w:proofErr w:type="gramEnd"/>
          </w:p>
        </w:tc>
        <w:tc>
          <w:tcPr>
            <w:tcW w:w="2693" w:type="dxa"/>
            <w:vAlign w:val="center"/>
          </w:tcPr>
          <w:p w14:paraId="031C9EEF" w14:textId="633DDFDB" w:rsidR="00BD2B42" w:rsidRPr="009C36F8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9C36F8">
              <w:rPr>
                <w:rFonts w:ascii="Trebuchet MS" w:hAnsi="Trebuchet MS"/>
                <w:b/>
                <w:bCs/>
              </w:rPr>
              <w:t>PA_</w:t>
            </w:r>
            <w:r>
              <w:rPr>
                <w:rFonts w:ascii="Trebuchet MS" w:hAnsi="Trebuchet MS"/>
              </w:rPr>
              <w:t>348715</w:t>
            </w:r>
            <w:r w:rsidRPr="009C36F8">
              <w:rPr>
                <w:rFonts w:ascii="Trebuchet MS" w:hAnsi="Trebuchet MS"/>
                <w:b/>
                <w:bCs/>
              </w:rPr>
              <w:t>_1</w:t>
            </w:r>
          </w:p>
        </w:tc>
        <w:tc>
          <w:tcPr>
            <w:tcW w:w="2410" w:type="dxa"/>
            <w:vAlign w:val="center"/>
          </w:tcPr>
          <w:p w14:paraId="7C09F6A9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</w:tr>
      <w:tr w:rsidR="00BD2B42" w:rsidRPr="00AA67FF" w14:paraId="637FA2E9" w14:textId="77777777" w:rsidTr="00BD2B42">
        <w:trPr>
          <w:trHeight w:val="892"/>
        </w:trPr>
        <w:tc>
          <w:tcPr>
            <w:tcW w:w="851" w:type="dxa"/>
            <w:vAlign w:val="center"/>
          </w:tcPr>
          <w:p w14:paraId="6F6DB34A" w14:textId="77777777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</w:rPr>
            </w:pPr>
            <w:r w:rsidRPr="00AA67FF">
              <w:rPr>
                <w:rFonts w:ascii="Trebuchet MS" w:hAnsi="Trebuchet MS"/>
              </w:rPr>
              <w:t>2.</w:t>
            </w:r>
          </w:p>
        </w:tc>
        <w:tc>
          <w:tcPr>
            <w:tcW w:w="4956" w:type="dxa"/>
            <w:vAlign w:val="center"/>
          </w:tcPr>
          <w:p w14:paraId="5E8420DB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2693" w:type="dxa"/>
            <w:vAlign w:val="center"/>
          </w:tcPr>
          <w:p w14:paraId="0DED5EE2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1985" w:type="dxa"/>
            <w:vAlign w:val="center"/>
          </w:tcPr>
          <w:p w14:paraId="665DB81A" w14:textId="53AA07C3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348715</w:t>
            </w:r>
            <w:r w:rsidRPr="00AA67FF">
              <w:rPr>
                <w:rFonts w:ascii="Trebuchet MS" w:hAnsi="Trebuchet MS"/>
              </w:rPr>
              <w:t xml:space="preserve">_ </w:t>
            </w:r>
            <w:proofErr w:type="gramStart"/>
            <w:r w:rsidRPr="00AA67FF">
              <w:rPr>
                <w:rFonts w:ascii="Trebuchet MS" w:hAnsi="Trebuchet MS"/>
              </w:rPr>
              <w:t>.....</w:t>
            </w:r>
            <w:proofErr w:type="gramEnd"/>
          </w:p>
        </w:tc>
        <w:tc>
          <w:tcPr>
            <w:tcW w:w="2693" w:type="dxa"/>
            <w:vAlign w:val="center"/>
          </w:tcPr>
          <w:p w14:paraId="346C9989" w14:textId="1C63D9E4" w:rsidR="00BD2B42" w:rsidRPr="009C36F8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9C36F8">
              <w:rPr>
                <w:rFonts w:ascii="Trebuchet MS" w:hAnsi="Trebuchet MS"/>
                <w:b/>
                <w:bCs/>
              </w:rPr>
              <w:t>PA_</w:t>
            </w:r>
            <w:r>
              <w:rPr>
                <w:rFonts w:ascii="Trebuchet MS" w:hAnsi="Trebuchet MS"/>
              </w:rPr>
              <w:t>348715</w:t>
            </w:r>
            <w:r w:rsidRPr="009C36F8">
              <w:rPr>
                <w:rFonts w:ascii="Trebuchet MS" w:hAnsi="Trebuchet MS"/>
                <w:b/>
                <w:bCs/>
              </w:rPr>
              <w:t>_2</w:t>
            </w:r>
          </w:p>
        </w:tc>
        <w:tc>
          <w:tcPr>
            <w:tcW w:w="2410" w:type="dxa"/>
            <w:vAlign w:val="center"/>
          </w:tcPr>
          <w:p w14:paraId="454AD950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</w:tr>
      <w:tr w:rsidR="00BD2B42" w:rsidRPr="00AA67FF" w14:paraId="1AE2EB7A" w14:textId="77777777" w:rsidTr="00BD2B42">
        <w:trPr>
          <w:trHeight w:val="973"/>
        </w:trPr>
        <w:tc>
          <w:tcPr>
            <w:tcW w:w="851" w:type="dxa"/>
            <w:vAlign w:val="center"/>
          </w:tcPr>
          <w:p w14:paraId="32999E1C" w14:textId="77777777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</w:rPr>
            </w:pPr>
            <w:r w:rsidRPr="00AA67FF">
              <w:rPr>
                <w:rFonts w:ascii="Trebuchet MS" w:hAnsi="Trebuchet MS"/>
              </w:rPr>
              <w:t>3.</w:t>
            </w:r>
          </w:p>
        </w:tc>
        <w:tc>
          <w:tcPr>
            <w:tcW w:w="4956" w:type="dxa"/>
            <w:vAlign w:val="center"/>
          </w:tcPr>
          <w:p w14:paraId="4A536D5D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2693" w:type="dxa"/>
            <w:vAlign w:val="center"/>
          </w:tcPr>
          <w:p w14:paraId="7D9776C7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1985" w:type="dxa"/>
            <w:vAlign w:val="center"/>
          </w:tcPr>
          <w:p w14:paraId="36B4A302" w14:textId="2C9D01A8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348715</w:t>
            </w:r>
            <w:r w:rsidRPr="00AA67FF">
              <w:rPr>
                <w:rFonts w:ascii="Trebuchet MS" w:hAnsi="Trebuchet MS"/>
              </w:rPr>
              <w:t xml:space="preserve">_ </w:t>
            </w:r>
            <w:proofErr w:type="gramStart"/>
            <w:r w:rsidRPr="00AA67FF">
              <w:rPr>
                <w:rFonts w:ascii="Trebuchet MS" w:hAnsi="Trebuchet MS"/>
              </w:rPr>
              <w:t>.....</w:t>
            </w:r>
            <w:proofErr w:type="gramEnd"/>
          </w:p>
        </w:tc>
        <w:tc>
          <w:tcPr>
            <w:tcW w:w="2693" w:type="dxa"/>
            <w:vAlign w:val="center"/>
          </w:tcPr>
          <w:p w14:paraId="4ADE6129" w14:textId="5D5F12F3" w:rsidR="00BD2B42" w:rsidRPr="009C36F8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9C36F8">
              <w:rPr>
                <w:rFonts w:ascii="Trebuchet MS" w:hAnsi="Trebuchet MS"/>
                <w:b/>
                <w:bCs/>
              </w:rPr>
              <w:t>PA_</w:t>
            </w:r>
            <w:r>
              <w:rPr>
                <w:rFonts w:ascii="Trebuchet MS" w:hAnsi="Trebuchet MS"/>
              </w:rPr>
              <w:t>348715</w:t>
            </w:r>
            <w:r w:rsidRPr="009C36F8">
              <w:rPr>
                <w:rFonts w:ascii="Trebuchet MS" w:hAnsi="Trebuchet MS"/>
                <w:b/>
                <w:bCs/>
              </w:rPr>
              <w:t>_3</w:t>
            </w:r>
          </w:p>
        </w:tc>
        <w:tc>
          <w:tcPr>
            <w:tcW w:w="2410" w:type="dxa"/>
            <w:vAlign w:val="center"/>
          </w:tcPr>
          <w:p w14:paraId="50424F24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</w:tr>
      <w:tr w:rsidR="00BD2B42" w:rsidRPr="00AA67FF" w14:paraId="66B7DD2F" w14:textId="77777777" w:rsidTr="00BD2B42">
        <w:trPr>
          <w:trHeight w:val="982"/>
        </w:trPr>
        <w:tc>
          <w:tcPr>
            <w:tcW w:w="851" w:type="dxa"/>
            <w:vAlign w:val="center"/>
          </w:tcPr>
          <w:p w14:paraId="0E70612B" w14:textId="77777777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</w:rPr>
            </w:pPr>
            <w:r w:rsidRPr="00AA67FF">
              <w:rPr>
                <w:rFonts w:ascii="Trebuchet MS" w:hAnsi="Trebuchet MS"/>
              </w:rPr>
              <w:t>4.</w:t>
            </w:r>
          </w:p>
        </w:tc>
        <w:tc>
          <w:tcPr>
            <w:tcW w:w="4956" w:type="dxa"/>
            <w:vAlign w:val="center"/>
          </w:tcPr>
          <w:p w14:paraId="084C6ACB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2693" w:type="dxa"/>
            <w:vAlign w:val="center"/>
          </w:tcPr>
          <w:p w14:paraId="76A99BC0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1985" w:type="dxa"/>
            <w:vAlign w:val="center"/>
          </w:tcPr>
          <w:p w14:paraId="63C902D1" w14:textId="48956558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348715</w:t>
            </w:r>
            <w:r w:rsidRPr="00AA67FF">
              <w:rPr>
                <w:rFonts w:ascii="Trebuchet MS" w:hAnsi="Trebuchet MS"/>
              </w:rPr>
              <w:t xml:space="preserve">_ </w:t>
            </w:r>
            <w:proofErr w:type="gramStart"/>
            <w:r w:rsidRPr="00AA67FF">
              <w:rPr>
                <w:rFonts w:ascii="Trebuchet MS" w:hAnsi="Trebuchet MS"/>
              </w:rPr>
              <w:t>.....</w:t>
            </w:r>
            <w:proofErr w:type="gramEnd"/>
          </w:p>
        </w:tc>
        <w:tc>
          <w:tcPr>
            <w:tcW w:w="2693" w:type="dxa"/>
            <w:vAlign w:val="center"/>
          </w:tcPr>
          <w:p w14:paraId="317E05AF" w14:textId="3A7CA0E1" w:rsidR="00BD2B42" w:rsidRPr="009C36F8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9C36F8">
              <w:rPr>
                <w:rFonts w:ascii="Trebuchet MS" w:hAnsi="Trebuchet MS"/>
                <w:b/>
                <w:bCs/>
              </w:rPr>
              <w:t>PA_</w:t>
            </w:r>
            <w:r>
              <w:rPr>
                <w:rFonts w:ascii="Trebuchet MS" w:hAnsi="Trebuchet MS"/>
              </w:rPr>
              <w:t>348715</w:t>
            </w:r>
            <w:r w:rsidRPr="009C36F8">
              <w:rPr>
                <w:rFonts w:ascii="Trebuchet MS" w:hAnsi="Trebuchet MS"/>
                <w:b/>
                <w:bCs/>
              </w:rPr>
              <w:t>_4</w:t>
            </w:r>
          </w:p>
        </w:tc>
        <w:tc>
          <w:tcPr>
            <w:tcW w:w="2410" w:type="dxa"/>
            <w:vAlign w:val="center"/>
          </w:tcPr>
          <w:p w14:paraId="4AACEAC8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</w:tr>
      <w:tr w:rsidR="00BD2B42" w:rsidRPr="00AA67FF" w14:paraId="1B3227FB" w14:textId="77777777" w:rsidTr="00BD2B42">
        <w:trPr>
          <w:trHeight w:val="982"/>
        </w:trPr>
        <w:tc>
          <w:tcPr>
            <w:tcW w:w="851" w:type="dxa"/>
            <w:vAlign w:val="center"/>
          </w:tcPr>
          <w:p w14:paraId="36AD4ECF" w14:textId="77777777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</w:rPr>
            </w:pPr>
            <w:r w:rsidRPr="00AA67FF">
              <w:rPr>
                <w:rFonts w:ascii="Trebuchet MS" w:hAnsi="Trebuchet MS"/>
              </w:rPr>
              <w:t>5.</w:t>
            </w:r>
          </w:p>
        </w:tc>
        <w:tc>
          <w:tcPr>
            <w:tcW w:w="4956" w:type="dxa"/>
            <w:vAlign w:val="center"/>
          </w:tcPr>
          <w:p w14:paraId="31B522E8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2693" w:type="dxa"/>
            <w:vAlign w:val="center"/>
          </w:tcPr>
          <w:p w14:paraId="0D08F19B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1985" w:type="dxa"/>
            <w:vAlign w:val="center"/>
          </w:tcPr>
          <w:p w14:paraId="2B297A30" w14:textId="7633191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348715</w:t>
            </w:r>
            <w:r w:rsidRPr="00AA67FF">
              <w:rPr>
                <w:rFonts w:ascii="Trebuchet MS" w:hAnsi="Trebuchet MS"/>
              </w:rPr>
              <w:t xml:space="preserve">_ </w:t>
            </w:r>
            <w:proofErr w:type="gramStart"/>
            <w:r w:rsidRPr="00AA67FF">
              <w:rPr>
                <w:rFonts w:ascii="Trebuchet MS" w:hAnsi="Trebuchet MS"/>
              </w:rPr>
              <w:t>.....</w:t>
            </w:r>
            <w:proofErr w:type="gramEnd"/>
          </w:p>
        </w:tc>
        <w:tc>
          <w:tcPr>
            <w:tcW w:w="2693" w:type="dxa"/>
            <w:vAlign w:val="center"/>
          </w:tcPr>
          <w:p w14:paraId="714143B9" w14:textId="340E7B1C" w:rsidR="00BD2B42" w:rsidRPr="009C36F8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9C36F8">
              <w:rPr>
                <w:rFonts w:ascii="Trebuchet MS" w:hAnsi="Trebuchet MS"/>
                <w:b/>
                <w:bCs/>
              </w:rPr>
              <w:t>PA_</w:t>
            </w:r>
            <w:r>
              <w:rPr>
                <w:rFonts w:ascii="Trebuchet MS" w:hAnsi="Trebuchet MS"/>
              </w:rPr>
              <w:t>348715</w:t>
            </w:r>
            <w:r w:rsidRPr="009C36F8">
              <w:rPr>
                <w:rFonts w:ascii="Trebuchet MS" w:hAnsi="Trebuchet MS"/>
                <w:b/>
                <w:bCs/>
              </w:rPr>
              <w:t>_5</w:t>
            </w:r>
          </w:p>
        </w:tc>
        <w:tc>
          <w:tcPr>
            <w:tcW w:w="2410" w:type="dxa"/>
            <w:vAlign w:val="center"/>
          </w:tcPr>
          <w:p w14:paraId="6FD00A90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</w:tr>
      <w:tr w:rsidR="00BD2B42" w:rsidRPr="00AA67FF" w14:paraId="16616783" w14:textId="77777777" w:rsidTr="00BD2B42">
        <w:trPr>
          <w:trHeight w:val="892"/>
        </w:trPr>
        <w:tc>
          <w:tcPr>
            <w:tcW w:w="851" w:type="dxa"/>
            <w:vAlign w:val="center"/>
          </w:tcPr>
          <w:p w14:paraId="6E3490C9" w14:textId="77777777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</w:rPr>
            </w:pPr>
            <w:r w:rsidRPr="00AA67FF">
              <w:rPr>
                <w:rFonts w:ascii="Trebuchet MS" w:hAnsi="Trebuchet MS"/>
              </w:rPr>
              <w:lastRenderedPageBreak/>
              <w:t>6.</w:t>
            </w:r>
          </w:p>
        </w:tc>
        <w:tc>
          <w:tcPr>
            <w:tcW w:w="4956" w:type="dxa"/>
            <w:vAlign w:val="center"/>
          </w:tcPr>
          <w:p w14:paraId="71A36F98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2693" w:type="dxa"/>
            <w:vAlign w:val="center"/>
          </w:tcPr>
          <w:p w14:paraId="25FD0EBC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1985" w:type="dxa"/>
            <w:vAlign w:val="center"/>
          </w:tcPr>
          <w:p w14:paraId="782B0727" w14:textId="0EEED275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348715</w:t>
            </w:r>
            <w:r w:rsidRPr="00AA67FF">
              <w:rPr>
                <w:rFonts w:ascii="Trebuchet MS" w:hAnsi="Trebuchet MS"/>
              </w:rPr>
              <w:t xml:space="preserve">_ </w:t>
            </w:r>
            <w:proofErr w:type="gramStart"/>
            <w:r w:rsidRPr="00AA67FF">
              <w:rPr>
                <w:rFonts w:ascii="Trebuchet MS" w:hAnsi="Trebuchet MS"/>
              </w:rPr>
              <w:t>.....</w:t>
            </w:r>
            <w:proofErr w:type="gramEnd"/>
          </w:p>
        </w:tc>
        <w:tc>
          <w:tcPr>
            <w:tcW w:w="2693" w:type="dxa"/>
            <w:vAlign w:val="center"/>
          </w:tcPr>
          <w:p w14:paraId="25BE609A" w14:textId="4ADE4EA9" w:rsidR="00BD2B42" w:rsidRPr="009C36F8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9C36F8">
              <w:rPr>
                <w:rFonts w:ascii="Trebuchet MS" w:hAnsi="Trebuchet MS"/>
                <w:b/>
                <w:bCs/>
              </w:rPr>
              <w:t>PA_</w:t>
            </w:r>
            <w:r>
              <w:rPr>
                <w:rFonts w:ascii="Trebuchet MS" w:hAnsi="Trebuchet MS"/>
              </w:rPr>
              <w:t>348715</w:t>
            </w:r>
            <w:r w:rsidRPr="009C36F8">
              <w:rPr>
                <w:rFonts w:ascii="Trebuchet MS" w:hAnsi="Trebuchet MS"/>
                <w:b/>
                <w:bCs/>
              </w:rPr>
              <w:t>_6</w:t>
            </w:r>
          </w:p>
        </w:tc>
        <w:tc>
          <w:tcPr>
            <w:tcW w:w="2410" w:type="dxa"/>
            <w:vAlign w:val="center"/>
          </w:tcPr>
          <w:p w14:paraId="138CA9F9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</w:tr>
      <w:tr w:rsidR="00BD2B42" w:rsidRPr="00AA67FF" w14:paraId="6BA5B478" w14:textId="77777777" w:rsidTr="00BD2B42">
        <w:trPr>
          <w:trHeight w:val="1126"/>
        </w:trPr>
        <w:tc>
          <w:tcPr>
            <w:tcW w:w="851" w:type="dxa"/>
            <w:vAlign w:val="center"/>
          </w:tcPr>
          <w:p w14:paraId="31CCCCF4" w14:textId="77777777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</w:rPr>
            </w:pPr>
            <w:r w:rsidRPr="00AA67FF">
              <w:rPr>
                <w:rFonts w:ascii="Trebuchet MS" w:hAnsi="Trebuchet MS"/>
              </w:rPr>
              <w:t>7.</w:t>
            </w:r>
          </w:p>
        </w:tc>
        <w:tc>
          <w:tcPr>
            <w:tcW w:w="4956" w:type="dxa"/>
            <w:vAlign w:val="center"/>
          </w:tcPr>
          <w:p w14:paraId="18DF879B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2693" w:type="dxa"/>
            <w:vAlign w:val="center"/>
          </w:tcPr>
          <w:p w14:paraId="52620C6A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1985" w:type="dxa"/>
            <w:vAlign w:val="center"/>
          </w:tcPr>
          <w:p w14:paraId="168326D0" w14:textId="2E06371F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348715</w:t>
            </w:r>
            <w:r w:rsidRPr="00AA67FF">
              <w:rPr>
                <w:rFonts w:ascii="Trebuchet MS" w:hAnsi="Trebuchet MS"/>
              </w:rPr>
              <w:t xml:space="preserve">_ </w:t>
            </w:r>
            <w:proofErr w:type="gramStart"/>
            <w:r w:rsidRPr="00AA67FF">
              <w:rPr>
                <w:rFonts w:ascii="Trebuchet MS" w:hAnsi="Trebuchet MS"/>
              </w:rPr>
              <w:t>.....</w:t>
            </w:r>
            <w:proofErr w:type="gramEnd"/>
          </w:p>
        </w:tc>
        <w:tc>
          <w:tcPr>
            <w:tcW w:w="2693" w:type="dxa"/>
            <w:vAlign w:val="center"/>
          </w:tcPr>
          <w:p w14:paraId="4074A70B" w14:textId="3EAC107C" w:rsidR="00BD2B42" w:rsidRPr="009C36F8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9C36F8">
              <w:rPr>
                <w:rFonts w:ascii="Trebuchet MS" w:hAnsi="Trebuchet MS"/>
                <w:b/>
                <w:bCs/>
              </w:rPr>
              <w:t>PA_</w:t>
            </w:r>
            <w:r>
              <w:rPr>
                <w:rFonts w:ascii="Trebuchet MS" w:hAnsi="Trebuchet MS"/>
              </w:rPr>
              <w:t>348715</w:t>
            </w:r>
            <w:r w:rsidRPr="009C36F8">
              <w:rPr>
                <w:rFonts w:ascii="Trebuchet MS" w:hAnsi="Trebuchet MS"/>
                <w:b/>
                <w:bCs/>
              </w:rPr>
              <w:t>_7</w:t>
            </w:r>
          </w:p>
        </w:tc>
        <w:tc>
          <w:tcPr>
            <w:tcW w:w="2410" w:type="dxa"/>
            <w:vAlign w:val="center"/>
          </w:tcPr>
          <w:p w14:paraId="563934A6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</w:tr>
      <w:tr w:rsidR="00BD2B42" w:rsidRPr="00AA67FF" w14:paraId="2A12DC87" w14:textId="77777777" w:rsidTr="00BD2B42">
        <w:trPr>
          <w:trHeight w:val="1063"/>
        </w:trPr>
        <w:tc>
          <w:tcPr>
            <w:tcW w:w="851" w:type="dxa"/>
            <w:vAlign w:val="center"/>
          </w:tcPr>
          <w:p w14:paraId="4F095C93" w14:textId="77777777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</w:rPr>
            </w:pPr>
            <w:r w:rsidRPr="00AA67FF">
              <w:rPr>
                <w:rFonts w:ascii="Trebuchet MS" w:hAnsi="Trebuchet MS"/>
              </w:rPr>
              <w:t>8.</w:t>
            </w:r>
          </w:p>
        </w:tc>
        <w:tc>
          <w:tcPr>
            <w:tcW w:w="4956" w:type="dxa"/>
            <w:vAlign w:val="center"/>
          </w:tcPr>
          <w:p w14:paraId="35314C58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2693" w:type="dxa"/>
            <w:vAlign w:val="center"/>
          </w:tcPr>
          <w:p w14:paraId="3F4A96BF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1985" w:type="dxa"/>
            <w:vAlign w:val="center"/>
          </w:tcPr>
          <w:p w14:paraId="2B8601DE" w14:textId="46E2813F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348715</w:t>
            </w:r>
            <w:r w:rsidRPr="00AA67FF">
              <w:rPr>
                <w:rFonts w:ascii="Trebuchet MS" w:hAnsi="Trebuchet MS"/>
              </w:rPr>
              <w:t xml:space="preserve">_ </w:t>
            </w:r>
            <w:proofErr w:type="gramStart"/>
            <w:r w:rsidRPr="00AA67FF">
              <w:rPr>
                <w:rFonts w:ascii="Trebuchet MS" w:hAnsi="Trebuchet MS"/>
              </w:rPr>
              <w:t>.....</w:t>
            </w:r>
            <w:proofErr w:type="gramEnd"/>
          </w:p>
        </w:tc>
        <w:tc>
          <w:tcPr>
            <w:tcW w:w="2693" w:type="dxa"/>
            <w:vAlign w:val="center"/>
          </w:tcPr>
          <w:p w14:paraId="4F026B61" w14:textId="4B43EE3E" w:rsidR="00BD2B42" w:rsidRPr="009C36F8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9C36F8">
              <w:rPr>
                <w:rFonts w:ascii="Trebuchet MS" w:hAnsi="Trebuchet MS"/>
                <w:b/>
                <w:bCs/>
              </w:rPr>
              <w:t>PA_</w:t>
            </w:r>
            <w:r>
              <w:rPr>
                <w:rFonts w:ascii="Trebuchet MS" w:hAnsi="Trebuchet MS"/>
              </w:rPr>
              <w:t>348715</w:t>
            </w:r>
            <w:r w:rsidRPr="009C36F8">
              <w:rPr>
                <w:rFonts w:ascii="Trebuchet MS" w:hAnsi="Trebuchet MS"/>
                <w:b/>
                <w:bCs/>
              </w:rPr>
              <w:t>_8</w:t>
            </w:r>
          </w:p>
        </w:tc>
        <w:tc>
          <w:tcPr>
            <w:tcW w:w="2410" w:type="dxa"/>
            <w:vAlign w:val="center"/>
          </w:tcPr>
          <w:p w14:paraId="2ADE37E4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</w:tr>
      <w:tr w:rsidR="00BD2B42" w:rsidRPr="00AA67FF" w14:paraId="62796EB3" w14:textId="77777777" w:rsidTr="00BD2B42">
        <w:trPr>
          <w:trHeight w:val="1072"/>
        </w:trPr>
        <w:tc>
          <w:tcPr>
            <w:tcW w:w="851" w:type="dxa"/>
            <w:vAlign w:val="center"/>
          </w:tcPr>
          <w:p w14:paraId="30A2F173" w14:textId="77777777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</w:rPr>
            </w:pPr>
            <w:r w:rsidRPr="00AA67FF">
              <w:rPr>
                <w:rFonts w:ascii="Trebuchet MS" w:hAnsi="Trebuchet MS"/>
              </w:rPr>
              <w:t>9.</w:t>
            </w:r>
          </w:p>
        </w:tc>
        <w:tc>
          <w:tcPr>
            <w:tcW w:w="4956" w:type="dxa"/>
            <w:vAlign w:val="center"/>
          </w:tcPr>
          <w:p w14:paraId="76158A69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2693" w:type="dxa"/>
            <w:vAlign w:val="center"/>
          </w:tcPr>
          <w:p w14:paraId="336BE2D8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1985" w:type="dxa"/>
            <w:vAlign w:val="center"/>
          </w:tcPr>
          <w:p w14:paraId="4CEA4652" w14:textId="5F12F61B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348715</w:t>
            </w:r>
            <w:r w:rsidRPr="00AA67FF">
              <w:rPr>
                <w:rFonts w:ascii="Trebuchet MS" w:hAnsi="Trebuchet MS"/>
              </w:rPr>
              <w:t xml:space="preserve">_ </w:t>
            </w:r>
            <w:proofErr w:type="gramStart"/>
            <w:r w:rsidRPr="00AA67FF">
              <w:rPr>
                <w:rFonts w:ascii="Trebuchet MS" w:hAnsi="Trebuchet MS"/>
              </w:rPr>
              <w:t>.....</w:t>
            </w:r>
            <w:proofErr w:type="gramEnd"/>
          </w:p>
        </w:tc>
        <w:tc>
          <w:tcPr>
            <w:tcW w:w="2693" w:type="dxa"/>
            <w:vAlign w:val="center"/>
          </w:tcPr>
          <w:p w14:paraId="52988710" w14:textId="0CB1F1A6" w:rsidR="00BD2B42" w:rsidRPr="009C36F8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9C36F8">
              <w:rPr>
                <w:rFonts w:ascii="Trebuchet MS" w:hAnsi="Trebuchet MS"/>
                <w:b/>
                <w:bCs/>
              </w:rPr>
              <w:t>PA_</w:t>
            </w:r>
            <w:r>
              <w:rPr>
                <w:rFonts w:ascii="Trebuchet MS" w:hAnsi="Trebuchet MS"/>
              </w:rPr>
              <w:t>348715</w:t>
            </w:r>
            <w:r w:rsidRPr="009C36F8">
              <w:rPr>
                <w:rFonts w:ascii="Trebuchet MS" w:hAnsi="Trebuchet MS"/>
                <w:b/>
                <w:bCs/>
              </w:rPr>
              <w:t>_9</w:t>
            </w:r>
          </w:p>
        </w:tc>
        <w:tc>
          <w:tcPr>
            <w:tcW w:w="2410" w:type="dxa"/>
            <w:vAlign w:val="center"/>
          </w:tcPr>
          <w:p w14:paraId="40825165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</w:tr>
      <w:tr w:rsidR="00BD2B42" w:rsidRPr="00AA67FF" w14:paraId="2CB06942" w14:textId="77777777" w:rsidTr="00BD2B42">
        <w:trPr>
          <w:trHeight w:val="1162"/>
        </w:trPr>
        <w:tc>
          <w:tcPr>
            <w:tcW w:w="851" w:type="dxa"/>
            <w:vAlign w:val="center"/>
          </w:tcPr>
          <w:p w14:paraId="6798AF27" w14:textId="77777777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</w:rPr>
            </w:pPr>
            <w:r w:rsidRPr="00AA67FF">
              <w:rPr>
                <w:rFonts w:ascii="Trebuchet MS" w:hAnsi="Trebuchet MS"/>
              </w:rPr>
              <w:t>10.</w:t>
            </w:r>
          </w:p>
        </w:tc>
        <w:tc>
          <w:tcPr>
            <w:tcW w:w="4956" w:type="dxa"/>
            <w:vAlign w:val="center"/>
          </w:tcPr>
          <w:p w14:paraId="67845B1C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2693" w:type="dxa"/>
            <w:vAlign w:val="center"/>
          </w:tcPr>
          <w:p w14:paraId="5BA8293F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1985" w:type="dxa"/>
            <w:vAlign w:val="center"/>
          </w:tcPr>
          <w:p w14:paraId="5D433B30" w14:textId="247FA9AF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348715</w:t>
            </w:r>
            <w:r w:rsidRPr="00AA67FF">
              <w:rPr>
                <w:rFonts w:ascii="Trebuchet MS" w:hAnsi="Trebuchet MS"/>
              </w:rPr>
              <w:t xml:space="preserve">_ </w:t>
            </w:r>
            <w:proofErr w:type="gramStart"/>
            <w:r w:rsidRPr="00AA67FF">
              <w:rPr>
                <w:rFonts w:ascii="Trebuchet MS" w:hAnsi="Trebuchet MS"/>
              </w:rPr>
              <w:t>.....</w:t>
            </w:r>
            <w:proofErr w:type="gramEnd"/>
          </w:p>
        </w:tc>
        <w:tc>
          <w:tcPr>
            <w:tcW w:w="2693" w:type="dxa"/>
            <w:vAlign w:val="center"/>
          </w:tcPr>
          <w:p w14:paraId="77429074" w14:textId="340F4A42" w:rsidR="00BD2B42" w:rsidRPr="009C36F8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9C36F8">
              <w:rPr>
                <w:rFonts w:ascii="Trebuchet MS" w:hAnsi="Trebuchet MS"/>
                <w:b/>
                <w:bCs/>
              </w:rPr>
              <w:t>PA_</w:t>
            </w:r>
            <w:r>
              <w:rPr>
                <w:rFonts w:ascii="Trebuchet MS" w:hAnsi="Trebuchet MS"/>
              </w:rPr>
              <w:t>348715</w:t>
            </w:r>
            <w:r w:rsidRPr="009C36F8">
              <w:rPr>
                <w:rFonts w:ascii="Trebuchet MS" w:hAnsi="Trebuchet MS"/>
                <w:b/>
                <w:bCs/>
              </w:rPr>
              <w:t>_10</w:t>
            </w:r>
          </w:p>
        </w:tc>
        <w:tc>
          <w:tcPr>
            <w:tcW w:w="2410" w:type="dxa"/>
            <w:vAlign w:val="center"/>
          </w:tcPr>
          <w:p w14:paraId="4FACA12F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</w:tr>
      <w:tr w:rsidR="00BD2B42" w:rsidRPr="00AA67FF" w14:paraId="074CF23C" w14:textId="77777777" w:rsidTr="00BD2B42">
        <w:trPr>
          <w:trHeight w:val="1225"/>
        </w:trPr>
        <w:tc>
          <w:tcPr>
            <w:tcW w:w="851" w:type="dxa"/>
            <w:vAlign w:val="center"/>
          </w:tcPr>
          <w:p w14:paraId="4E0B29F2" w14:textId="77777777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</w:rPr>
            </w:pPr>
            <w:r w:rsidRPr="00AA67FF">
              <w:rPr>
                <w:rFonts w:ascii="Trebuchet MS" w:hAnsi="Trebuchet MS"/>
              </w:rPr>
              <w:t>11.</w:t>
            </w:r>
          </w:p>
        </w:tc>
        <w:tc>
          <w:tcPr>
            <w:tcW w:w="4956" w:type="dxa"/>
            <w:vAlign w:val="center"/>
          </w:tcPr>
          <w:p w14:paraId="1D54FD83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2693" w:type="dxa"/>
            <w:vAlign w:val="center"/>
          </w:tcPr>
          <w:p w14:paraId="608E40D6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1985" w:type="dxa"/>
            <w:vAlign w:val="center"/>
          </w:tcPr>
          <w:p w14:paraId="4C5A3F10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348715</w:t>
            </w:r>
            <w:r w:rsidRPr="00AA67FF">
              <w:rPr>
                <w:rFonts w:ascii="Trebuchet MS" w:hAnsi="Trebuchet MS"/>
              </w:rPr>
              <w:t xml:space="preserve">_ </w:t>
            </w:r>
            <w:proofErr w:type="gramStart"/>
            <w:r w:rsidRPr="00AA67FF">
              <w:rPr>
                <w:rFonts w:ascii="Trebuchet MS" w:hAnsi="Trebuchet MS"/>
              </w:rPr>
              <w:t>.....</w:t>
            </w:r>
            <w:proofErr w:type="gramEnd"/>
          </w:p>
        </w:tc>
        <w:tc>
          <w:tcPr>
            <w:tcW w:w="2693" w:type="dxa"/>
            <w:vAlign w:val="center"/>
          </w:tcPr>
          <w:p w14:paraId="3D32232D" w14:textId="2E5FD1CB" w:rsidR="00BD2B42" w:rsidRPr="009C36F8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9C36F8">
              <w:rPr>
                <w:rFonts w:ascii="Trebuchet MS" w:hAnsi="Trebuchet MS"/>
                <w:b/>
                <w:bCs/>
              </w:rPr>
              <w:t>PA_</w:t>
            </w:r>
            <w:r>
              <w:rPr>
                <w:rFonts w:ascii="Trebuchet MS" w:hAnsi="Trebuchet MS"/>
              </w:rPr>
              <w:t>348715</w:t>
            </w:r>
            <w:r w:rsidRPr="009C36F8">
              <w:rPr>
                <w:rFonts w:ascii="Trebuchet MS" w:hAnsi="Trebuchet MS"/>
                <w:b/>
                <w:bCs/>
              </w:rPr>
              <w:t>_11</w:t>
            </w:r>
          </w:p>
        </w:tc>
        <w:tc>
          <w:tcPr>
            <w:tcW w:w="2410" w:type="dxa"/>
            <w:vAlign w:val="center"/>
          </w:tcPr>
          <w:p w14:paraId="477C516F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</w:tr>
      <w:tr w:rsidR="00BD2B42" w:rsidRPr="00AA67FF" w14:paraId="789BFF8B" w14:textId="77777777" w:rsidTr="00BD2B42">
        <w:trPr>
          <w:trHeight w:val="1225"/>
        </w:trPr>
        <w:tc>
          <w:tcPr>
            <w:tcW w:w="851" w:type="dxa"/>
            <w:vAlign w:val="center"/>
          </w:tcPr>
          <w:p w14:paraId="2DF59248" w14:textId="1A4EC3B6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</w:rPr>
            </w:pPr>
            <w:r w:rsidRPr="00AA67FF">
              <w:rPr>
                <w:rFonts w:ascii="Trebuchet MS" w:hAnsi="Trebuchet MS"/>
              </w:rPr>
              <w:lastRenderedPageBreak/>
              <w:t>1</w:t>
            </w:r>
            <w:r>
              <w:rPr>
                <w:rFonts w:ascii="Trebuchet MS" w:hAnsi="Trebuchet MS"/>
              </w:rPr>
              <w:t>2</w:t>
            </w:r>
            <w:r w:rsidRPr="00AA67FF">
              <w:rPr>
                <w:rFonts w:ascii="Trebuchet MS" w:hAnsi="Trebuchet MS"/>
              </w:rPr>
              <w:t>.</w:t>
            </w:r>
          </w:p>
        </w:tc>
        <w:tc>
          <w:tcPr>
            <w:tcW w:w="4956" w:type="dxa"/>
            <w:vAlign w:val="center"/>
          </w:tcPr>
          <w:p w14:paraId="40F9AD9F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2693" w:type="dxa"/>
            <w:vAlign w:val="center"/>
          </w:tcPr>
          <w:p w14:paraId="458681F5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1985" w:type="dxa"/>
            <w:vAlign w:val="center"/>
          </w:tcPr>
          <w:p w14:paraId="54345BA2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348715</w:t>
            </w:r>
            <w:r w:rsidRPr="00AA67FF">
              <w:rPr>
                <w:rFonts w:ascii="Trebuchet MS" w:hAnsi="Trebuchet MS"/>
              </w:rPr>
              <w:t xml:space="preserve">_ </w:t>
            </w:r>
            <w:proofErr w:type="gramStart"/>
            <w:r w:rsidRPr="00AA67FF">
              <w:rPr>
                <w:rFonts w:ascii="Trebuchet MS" w:hAnsi="Trebuchet MS"/>
              </w:rPr>
              <w:t>.....</w:t>
            </w:r>
            <w:proofErr w:type="gramEnd"/>
          </w:p>
        </w:tc>
        <w:tc>
          <w:tcPr>
            <w:tcW w:w="2693" w:type="dxa"/>
            <w:vAlign w:val="center"/>
          </w:tcPr>
          <w:p w14:paraId="77AC4890" w14:textId="56C19620" w:rsidR="00BD2B42" w:rsidRPr="009C36F8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9C36F8">
              <w:rPr>
                <w:rFonts w:ascii="Trebuchet MS" w:hAnsi="Trebuchet MS"/>
                <w:b/>
                <w:bCs/>
              </w:rPr>
              <w:t>PA_</w:t>
            </w:r>
            <w:r>
              <w:rPr>
                <w:rFonts w:ascii="Trebuchet MS" w:hAnsi="Trebuchet MS"/>
              </w:rPr>
              <w:t>348715</w:t>
            </w:r>
            <w:r w:rsidRPr="009C36F8">
              <w:rPr>
                <w:rFonts w:ascii="Trebuchet MS" w:hAnsi="Trebuchet MS"/>
                <w:b/>
                <w:bCs/>
              </w:rPr>
              <w:t>_1</w:t>
            </w:r>
            <w:r>
              <w:rPr>
                <w:rFonts w:ascii="Trebuchet MS" w:hAnsi="Trebuchet MS"/>
                <w:b/>
                <w:bCs/>
              </w:rPr>
              <w:t>2</w:t>
            </w:r>
          </w:p>
        </w:tc>
        <w:tc>
          <w:tcPr>
            <w:tcW w:w="2410" w:type="dxa"/>
            <w:vAlign w:val="center"/>
          </w:tcPr>
          <w:p w14:paraId="2768C00A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</w:tr>
      <w:tr w:rsidR="00BD2B42" w:rsidRPr="00AA67FF" w14:paraId="0BE607F6" w14:textId="77777777" w:rsidTr="00BD2B42">
        <w:trPr>
          <w:trHeight w:val="1225"/>
        </w:trPr>
        <w:tc>
          <w:tcPr>
            <w:tcW w:w="851" w:type="dxa"/>
            <w:vAlign w:val="center"/>
          </w:tcPr>
          <w:p w14:paraId="06C2D302" w14:textId="3441B3D0" w:rsidR="00BD2B42" w:rsidRPr="00AA67FF" w:rsidRDefault="00BD2B42" w:rsidP="00BD2B42">
            <w:pPr>
              <w:spacing w:line="240" w:lineRule="auto"/>
              <w:jc w:val="center"/>
              <w:rPr>
                <w:rFonts w:ascii="Trebuchet MS" w:hAnsi="Trebuchet MS"/>
              </w:rPr>
            </w:pPr>
            <w:r w:rsidRPr="00AA67FF">
              <w:rPr>
                <w:rFonts w:ascii="Trebuchet MS" w:hAnsi="Trebuchet MS"/>
              </w:rPr>
              <w:t>1</w:t>
            </w:r>
            <w:r>
              <w:rPr>
                <w:rFonts w:ascii="Trebuchet MS" w:hAnsi="Trebuchet MS"/>
              </w:rPr>
              <w:t>3</w:t>
            </w:r>
            <w:r w:rsidRPr="00AA67FF">
              <w:rPr>
                <w:rFonts w:ascii="Trebuchet MS" w:hAnsi="Trebuchet MS"/>
              </w:rPr>
              <w:t>.</w:t>
            </w:r>
          </w:p>
        </w:tc>
        <w:tc>
          <w:tcPr>
            <w:tcW w:w="4956" w:type="dxa"/>
            <w:vAlign w:val="center"/>
          </w:tcPr>
          <w:p w14:paraId="7B25B8E2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2693" w:type="dxa"/>
            <w:vAlign w:val="center"/>
          </w:tcPr>
          <w:p w14:paraId="7132A90A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1985" w:type="dxa"/>
            <w:vAlign w:val="center"/>
          </w:tcPr>
          <w:p w14:paraId="3F8BD6E6" w14:textId="3E560EEA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348715</w:t>
            </w:r>
            <w:r w:rsidRPr="00AA67FF">
              <w:rPr>
                <w:rFonts w:ascii="Trebuchet MS" w:hAnsi="Trebuchet MS"/>
              </w:rPr>
              <w:t xml:space="preserve">_ </w:t>
            </w:r>
            <w:proofErr w:type="gramStart"/>
            <w:r w:rsidRPr="00AA67FF">
              <w:rPr>
                <w:rFonts w:ascii="Trebuchet MS" w:hAnsi="Trebuchet MS"/>
              </w:rPr>
              <w:t>.....</w:t>
            </w:r>
            <w:proofErr w:type="gramEnd"/>
          </w:p>
        </w:tc>
        <w:tc>
          <w:tcPr>
            <w:tcW w:w="2693" w:type="dxa"/>
            <w:vAlign w:val="center"/>
          </w:tcPr>
          <w:p w14:paraId="72C00F8A" w14:textId="02078650" w:rsidR="00BD2B42" w:rsidRPr="009C36F8" w:rsidRDefault="00BD2B42" w:rsidP="00BD2B42">
            <w:pPr>
              <w:spacing w:line="240" w:lineRule="auto"/>
              <w:jc w:val="center"/>
              <w:rPr>
                <w:rFonts w:ascii="Trebuchet MS" w:hAnsi="Trebuchet MS"/>
                <w:b/>
                <w:bCs/>
              </w:rPr>
            </w:pPr>
            <w:r w:rsidRPr="009C36F8">
              <w:rPr>
                <w:rFonts w:ascii="Trebuchet MS" w:hAnsi="Trebuchet MS"/>
                <w:b/>
                <w:bCs/>
              </w:rPr>
              <w:t>PA_</w:t>
            </w:r>
            <w:r>
              <w:rPr>
                <w:rFonts w:ascii="Trebuchet MS" w:hAnsi="Trebuchet MS"/>
              </w:rPr>
              <w:t>348715</w:t>
            </w:r>
            <w:r w:rsidRPr="009C36F8">
              <w:rPr>
                <w:rFonts w:ascii="Trebuchet MS" w:hAnsi="Trebuchet MS"/>
                <w:b/>
                <w:bCs/>
              </w:rPr>
              <w:t>_1</w:t>
            </w:r>
            <w:r>
              <w:rPr>
                <w:rFonts w:ascii="Trebuchet MS" w:hAnsi="Trebuchet MS"/>
                <w:b/>
                <w:bCs/>
              </w:rPr>
              <w:t>3</w:t>
            </w:r>
          </w:p>
        </w:tc>
        <w:tc>
          <w:tcPr>
            <w:tcW w:w="2410" w:type="dxa"/>
            <w:vAlign w:val="center"/>
          </w:tcPr>
          <w:p w14:paraId="4D21271B" w14:textId="77777777" w:rsidR="00BD2B42" w:rsidRPr="00AA67FF" w:rsidRDefault="00BD2B42" w:rsidP="00BD2B42">
            <w:pPr>
              <w:spacing w:line="240" w:lineRule="auto"/>
              <w:rPr>
                <w:rFonts w:ascii="Trebuchet MS" w:hAnsi="Trebuchet MS"/>
              </w:rPr>
            </w:pPr>
          </w:p>
        </w:tc>
      </w:tr>
    </w:tbl>
    <w:p w14:paraId="12CC10FB" w14:textId="77777777" w:rsidR="00BD2B42" w:rsidRPr="00B84592" w:rsidRDefault="00BD2B42" w:rsidP="00BD2B42">
      <w:pPr>
        <w:spacing w:line="240" w:lineRule="auto"/>
      </w:pPr>
    </w:p>
    <w:p w14:paraId="39B431E5" w14:textId="77777777" w:rsidR="00BD2B42" w:rsidRPr="00B84592" w:rsidRDefault="00BD2B42" w:rsidP="00BD2B42">
      <w:pPr>
        <w:spacing w:line="240" w:lineRule="auto"/>
      </w:pPr>
    </w:p>
    <w:p w14:paraId="50EAE752" w14:textId="77777777" w:rsidR="00BD2B42" w:rsidRPr="00B84592" w:rsidRDefault="00BD2B42" w:rsidP="00BD2B42">
      <w:pPr>
        <w:spacing w:line="240" w:lineRule="auto"/>
      </w:pPr>
    </w:p>
    <w:p w14:paraId="2639668B" w14:textId="7743141C" w:rsidR="000E27B4" w:rsidRPr="00BD2B42" w:rsidRDefault="000E27B4" w:rsidP="00BD2B42">
      <w:pPr>
        <w:spacing w:line="240" w:lineRule="auto"/>
      </w:pPr>
    </w:p>
    <w:sectPr w:rsidR="000E27B4" w:rsidRPr="00BD2B42" w:rsidSect="000E27B4">
      <w:headerReference w:type="default" r:id="rId7"/>
      <w:footerReference w:type="default" r:id="rId8"/>
      <w:pgSz w:w="16838" w:h="11906" w:orient="landscape" w:code="9"/>
      <w:pgMar w:top="907" w:right="720" w:bottom="34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874DA28" w14:textId="77777777" w:rsidR="00FC2838" w:rsidRDefault="00FC2838" w:rsidP="009D5259">
      <w:pPr>
        <w:spacing w:after="0" w:line="240" w:lineRule="auto"/>
      </w:pPr>
      <w:r>
        <w:separator/>
      </w:r>
    </w:p>
  </w:endnote>
  <w:endnote w:type="continuationSeparator" w:id="0">
    <w:p w14:paraId="42B37F9D" w14:textId="77777777" w:rsidR="00FC2838" w:rsidRDefault="00FC2838" w:rsidP="009D5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439D22" w14:textId="589978BE" w:rsidR="009D5259" w:rsidRDefault="009B1C51">
    <w:pPr>
      <w:pStyle w:val="Footer"/>
    </w:pPr>
    <w:r>
      <w:rPr>
        <w:noProof/>
      </w:rPr>
      <w:drawing>
        <wp:inline distT="0" distB="0" distL="0" distR="0" wp14:anchorId="462B1ABB" wp14:editId="2420C5F7">
          <wp:extent cx="3148133" cy="697238"/>
          <wp:effectExtent l="0" t="0" r="1905" b="1270"/>
          <wp:docPr id="580132056" name="Picture 2" descr="A blue and green text with a hear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0132056" name="Picture 2" descr="A blue and green text with a hear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514" cy="7398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33B4F">
      <w:t xml:space="preserve">     </w:t>
    </w:r>
  </w:p>
  <w:p w14:paraId="02514801" w14:textId="77777777" w:rsidR="009B1C51" w:rsidRDefault="009B1C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964D1A4" w14:textId="77777777" w:rsidR="00FC2838" w:rsidRDefault="00FC2838" w:rsidP="009D5259">
      <w:pPr>
        <w:spacing w:after="0" w:line="240" w:lineRule="auto"/>
      </w:pPr>
      <w:r>
        <w:separator/>
      </w:r>
    </w:p>
  </w:footnote>
  <w:footnote w:type="continuationSeparator" w:id="0">
    <w:p w14:paraId="71B4DF6C" w14:textId="77777777" w:rsidR="00FC2838" w:rsidRDefault="00FC2838" w:rsidP="009D5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7832AD1" w14:textId="77777777" w:rsidR="00D460AE" w:rsidRDefault="00D460AE" w:rsidP="00931B8B">
    <w:pPr>
      <w:pStyle w:val="Header"/>
    </w:pPr>
  </w:p>
  <w:p w14:paraId="6E0E6E70" w14:textId="01C20EBA" w:rsidR="00931B8B" w:rsidRDefault="008721AC" w:rsidP="00931B8B">
    <w:pPr>
      <w:pStyle w:val="Header"/>
    </w:pPr>
    <w:r>
      <w:rPr>
        <w:noProof/>
      </w:rPr>
      <w:drawing>
        <wp:inline distT="0" distB="0" distL="0" distR="0" wp14:anchorId="0CBB9A83" wp14:editId="78D27B16">
          <wp:extent cx="9777730" cy="1490345"/>
          <wp:effectExtent l="0" t="0" r="1270" b="0"/>
          <wp:docPr id="2520451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2045163" name="Picture 2520451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77730" cy="1490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AFB719" w14:textId="0A7ECED5" w:rsidR="009D5259" w:rsidRPr="00931B8B" w:rsidRDefault="00533B4F" w:rsidP="00533B4F">
    <w:pPr>
      <w:pStyle w:val="Header"/>
      <w:ind w:hanging="142"/>
    </w:pPr>
    <w: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2E265D0"/>
    <w:multiLevelType w:val="hybridMultilevel"/>
    <w:tmpl w:val="5A3AB6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880267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6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B8B"/>
    <w:rsid w:val="000266FC"/>
    <w:rsid w:val="00030291"/>
    <w:rsid w:val="00042F9D"/>
    <w:rsid w:val="00055719"/>
    <w:rsid w:val="00077BFD"/>
    <w:rsid w:val="000962E7"/>
    <w:rsid w:val="000A0EDC"/>
    <w:rsid w:val="000B2424"/>
    <w:rsid w:val="000B5789"/>
    <w:rsid w:val="000B5DBE"/>
    <w:rsid w:val="000B6450"/>
    <w:rsid w:val="000B7C12"/>
    <w:rsid w:val="000C4082"/>
    <w:rsid w:val="000E27B4"/>
    <w:rsid w:val="000E5DC5"/>
    <w:rsid w:val="000E6490"/>
    <w:rsid w:val="001103DF"/>
    <w:rsid w:val="00121913"/>
    <w:rsid w:val="001221CD"/>
    <w:rsid w:val="00140358"/>
    <w:rsid w:val="001447C8"/>
    <w:rsid w:val="0015384F"/>
    <w:rsid w:val="00156824"/>
    <w:rsid w:val="001A4AD7"/>
    <w:rsid w:val="001C41B6"/>
    <w:rsid w:val="001E62FA"/>
    <w:rsid w:val="001E7635"/>
    <w:rsid w:val="0020448E"/>
    <w:rsid w:val="00212480"/>
    <w:rsid w:val="0025549A"/>
    <w:rsid w:val="00270BBA"/>
    <w:rsid w:val="002715F2"/>
    <w:rsid w:val="002760B2"/>
    <w:rsid w:val="00280DCF"/>
    <w:rsid w:val="002903BB"/>
    <w:rsid w:val="002A439D"/>
    <w:rsid w:val="002C374B"/>
    <w:rsid w:val="002D326E"/>
    <w:rsid w:val="002D366E"/>
    <w:rsid w:val="002E3408"/>
    <w:rsid w:val="00300E1E"/>
    <w:rsid w:val="00320F5A"/>
    <w:rsid w:val="003366F6"/>
    <w:rsid w:val="003373A5"/>
    <w:rsid w:val="003453F8"/>
    <w:rsid w:val="003522F9"/>
    <w:rsid w:val="00352852"/>
    <w:rsid w:val="003542F3"/>
    <w:rsid w:val="003735FD"/>
    <w:rsid w:val="0037504E"/>
    <w:rsid w:val="00377314"/>
    <w:rsid w:val="00381630"/>
    <w:rsid w:val="00381E50"/>
    <w:rsid w:val="0038319B"/>
    <w:rsid w:val="003966D4"/>
    <w:rsid w:val="003C3EAA"/>
    <w:rsid w:val="003F7764"/>
    <w:rsid w:val="0040480B"/>
    <w:rsid w:val="00406B2E"/>
    <w:rsid w:val="004147D4"/>
    <w:rsid w:val="00420B11"/>
    <w:rsid w:val="004220C7"/>
    <w:rsid w:val="00425108"/>
    <w:rsid w:val="00426B2F"/>
    <w:rsid w:val="00433462"/>
    <w:rsid w:val="00456CCB"/>
    <w:rsid w:val="00462407"/>
    <w:rsid w:val="0046447F"/>
    <w:rsid w:val="004808F5"/>
    <w:rsid w:val="00482212"/>
    <w:rsid w:val="00482A66"/>
    <w:rsid w:val="00493FA5"/>
    <w:rsid w:val="004A4850"/>
    <w:rsid w:val="004A5F38"/>
    <w:rsid w:val="004A7AC0"/>
    <w:rsid w:val="004C1A00"/>
    <w:rsid w:val="004C2652"/>
    <w:rsid w:val="004D418F"/>
    <w:rsid w:val="004E4645"/>
    <w:rsid w:val="004E754D"/>
    <w:rsid w:val="004F1EE6"/>
    <w:rsid w:val="004F2927"/>
    <w:rsid w:val="005004C8"/>
    <w:rsid w:val="005026A6"/>
    <w:rsid w:val="00526BF7"/>
    <w:rsid w:val="0052796B"/>
    <w:rsid w:val="00533B4F"/>
    <w:rsid w:val="00536C45"/>
    <w:rsid w:val="005539D5"/>
    <w:rsid w:val="00560C45"/>
    <w:rsid w:val="00562CC7"/>
    <w:rsid w:val="00564DD3"/>
    <w:rsid w:val="0057006E"/>
    <w:rsid w:val="0058771B"/>
    <w:rsid w:val="00593957"/>
    <w:rsid w:val="00596619"/>
    <w:rsid w:val="005A3A39"/>
    <w:rsid w:val="005E0378"/>
    <w:rsid w:val="005E40FF"/>
    <w:rsid w:val="00625F57"/>
    <w:rsid w:val="00640D42"/>
    <w:rsid w:val="00646CF2"/>
    <w:rsid w:val="00671439"/>
    <w:rsid w:val="00674CD8"/>
    <w:rsid w:val="00683FA4"/>
    <w:rsid w:val="006A37AF"/>
    <w:rsid w:val="006A4375"/>
    <w:rsid w:val="006B5B1A"/>
    <w:rsid w:val="006D1F5C"/>
    <w:rsid w:val="006E0EBE"/>
    <w:rsid w:val="006F18E1"/>
    <w:rsid w:val="00705BD7"/>
    <w:rsid w:val="0072689A"/>
    <w:rsid w:val="00731E9A"/>
    <w:rsid w:val="00737255"/>
    <w:rsid w:val="007771BF"/>
    <w:rsid w:val="00793273"/>
    <w:rsid w:val="007A3842"/>
    <w:rsid w:val="007A4EB5"/>
    <w:rsid w:val="007E2531"/>
    <w:rsid w:val="007F0290"/>
    <w:rsid w:val="00824C4B"/>
    <w:rsid w:val="0083168D"/>
    <w:rsid w:val="00831F11"/>
    <w:rsid w:val="00855006"/>
    <w:rsid w:val="008721AC"/>
    <w:rsid w:val="00874C84"/>
    <w:rsid w:val="00883CD8"/>
    <w:rsid w:val="00886E1B"/>
    <w:rsid w:val="008871FF"/>
    <w:rsid w:val="00894ED3"/>
    <w:rsid w:val="008C2CE0"/>
    <w:rsid w:val="008C72DC"/>
    <w:rsid w:val="008F3084"/>
    <w:rsid w:val="008F3AF2"/>
    <w:rsid w:val="00900EF1"/>
    <w:rsid w:val="00930A31"/>
    <w:rsid w:val="00931B8B"/>
    <w:rsid w:val="009634BB"/>
    <w:rsid w:val="009848D4"/>
    <w:rsid w:val="0098568C"/>
    <w:rsid w:val="00985B44"/>
    <w:rsid w:val="00995157"/>
    <w:rsid w:val="009A13F0"/>
    <w:rsid w:val="009A29CD"/>
    <w:rsid w:val="009A307F"/>
    <w:rsid w:val="009B1C51"/>
    <w:rsid w:val="009B5BE3"/>
    <w:rsid w:val="009B7BE0"/>
    <w:rsid w:val="009B7C79"/>
    <w:rsid w:val="009C0786"/>
    <w:rsid w:val="009C3DB6"/>
    <w:rsid w:val="009D13C9"/>
    <w:rsid w:val="009D5259"/>
    <w:rsid w:val="009E0BA5"/>
    <w:rsid w:val="009E3516"/>
    <w:rsid w:val="009E7E04"/>
    <w:rsid w:val="009F00DC"/>
    <w:rsid w:val="009F6855"/>
    <w:rsid w:val="00A00D5F"/>
    <w:rsid w:val="00A12EAF"/>
    <w:rsid w:val="00A14460"/>
    <w:rsid w:val="00A20179"/>
    <w:rsid w:val="00A20E99"/>
    <w:rsid w:val="00A223D6"/>
    <w:rsid w:val="00A40D8F"/>
    <w:rsid w:val="00A464AD"/>
    <w:rsid w:val="00A521A8"/>
    <w:rsid w:val="00A53229"/>
    <w:rsid w:val="00A5466C"/>
    <w:rsid w:val="00A74ED9"/>
    <w:rsid w:val="00A775E2"/>
    <w:rsid w:val="00A77983"/>
    <w:rsid w:val="00A9682E"/>
    <w:rsid w:val="00AA02B5"/>
    <w:rsid w:val="00AA6A86"/>
    <w:rsid w:val="00AA72E9"/>
    <w:rsid w:val="00AD7A4C"/>
    <w:rsid w:val="00AE0BCB"/>
    <w:rsid w:val="00AE695F"/>
    <w:rsid w:val="00AF43EC"/>
    <w:rsid w:val="00AF5B6D"/>
    <w:rsid w:val="00B00775"/>
    <w:rsid w:val="00B00BFC"/>
    <w:rsid w:val="00B019D6"/>
    <w:rsid w:val="00B03C86"/>
    <w:rsid w:val="00B054C1"/>
    <w:rsid w:val="00B054F6"/>
    <w:rsid w:val="00B21B0D"/>
    <w:rsid w:val="00B3178B"/>
    <w:rsid w:val="00B33866"/>
    <w:rsid w:val="00B52D59"/>
    <w:rsid w:val="00B7248B"/>
    <w:rsid w:val="00B80117"/>
    <w:rsid w:val="00B90A86"/>
    <w:rsid w:val="00BB2670"/>
    <w:rsid w:val="00BB27EB"/>
    <w:rsid w:val="00BC1AC9"/>
    <w:rsid w:val="00BC3C24"/>
    <w:rsid w:val="00BC5403"/>
    <w:rsid w:val="00BD2B42"/>
    <w:rsid w:val="00BF562D"/>
    <w:rsid w:val="00C0562C"/>
    <w:rsid w:val="00C06910"/>
    <w:rsid w:val="00C325E4"/>
    <w:rsid w:val="00C33E65"/>
    <w:rsid w:val="00C42BA6"/>
    <w:rsid w:val="00C44C35"/>
    <w:rsid w:val="00C4654B"/>
    <w:rsid w:val="00C515A7"/>
    <w:rsid w:val="00C569D8"/>
    <w:rsid w:val="00C6464E"/>
    <w:rsid w:val="00C8481B"/>
    <w:rsid w:val="00C86775"/>
    <w:rsid w:val="00CB34BC"/>
    <w:rsid w:val="00CC6204"/>
    <w:rsid w:val="00CD0850"/>
    <w:rsid w:val="00CD2DCA"/>
    <w:rsid w:val="00CD6CF1"/>
    <w:rsid w:val="00D460AE"/>
    <w:rsid w:val="00D55C5F"/>
    <w:rsid w:val="00D627B2"/>
    <w:rsid w:val="00D67D4A"/>
    <w:rsid w:val="00D707DE"/>
    <w:rsid w:val="00D81D62"/>
    <w:rsid w:val="00D9782D"/>
    <w:rsid w:val="00DA4CF7"/>
    <w:rsid w:val="00DB6D53"/>
    <w:rsid w:val="00DC60DA"/>
    <w:rsid w:val="00DD2C5A"/>
    <w:rsid w:val="00DE7470"/>
    <w:rsid w:val="00DF53BE"/>
    <w:rsid w:val="00DF64A5"/>
    <w:rsid w:val="00E023B4"/>
    <w:rsid w:val="00E07739"/>
    <w:rsid w:val="00E32FC5"/>
    <w:rsid w:val="00E5513A"/>
    <w:rsid w:val="00E61CE3"/>
    <w:rsid w:val="00E70950"/>
    <w:rsid w:val="00E73244"/>
    <w:rsid w:val="00E9335C"/>
    <w:rsid w:val="00E97DF8"/>
    <w:rsid w:val="00EA4FE7"/>
    <w:rsid w:val="00EB6FF5"/>
    <w:rsid w:val="00EC6AD7"/>
    <w:rsid w:val="00EE3D2F"/>
    <w:rsid w:val="00F11D3D"/>
    <w:rsid w:val="00F17BD5"/>
    <w:rsid w:val="00F3076A"/>
    <w:rsid w:val="00F52A4F"/>
    <w:rsid w:val="00F64144"/>
    <w:rsid w:val="00F670D0"/>
    <w:rsid w:val="00F7227F"/>
    <w:rsid w:val="00F73DF5"/>
    <w:rsid w:val="00FA157E"/>
    <w:rsid w:val="00FA18AE"/>
    <w:rsid w:val="00FC18F5"/>
    <w:rsid w:val="00FC2838"/>
    <w:rsid w:val="00FC3435"/>
    <w:rsid w:val="00FD14A9"/>
    <w:rsid w:val="00FD3792"/>
    <w:rsid w:val="00FD3B77"/>
    <w:rsid w:val="00FD5100"/>
    <w:rsid w:val="00FE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52D15C1"/>
  <w15:docId w15:val="{4185945A-C427-A344-A5DE-C466120F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ro-R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2B42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52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259"/>
  </w:style>
  <w:style w:type="paragraph" w:styleId="Footer">
    <w:name w:val="footer"/>
    <w:basedOn w:val="Normal"/>
    <w:link w:val="FooterChar"/>
    <w:uiPriority w:val="99"/>
    <w:unhideWhenUsed/>
    <w:rsid w:val="009D52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259"/>
  </w:style>
  <w:style w:type="paragraph" w:styleId="BalloonText">
    <w:name w:val="Balloon Text"/>
    <w:basedOn w:val="Normal"/>
    <w:link w:val="BalloonTextChar"/>
    <w:uiPriority w:val="99"/>
    <w:semiHidden/>
    <w:unhideWhenUsed/>
    <w:rsid w:val="009D5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525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74C8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C60DA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A52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A307F"/>
    <w:rPr>
      <w:b/>
      <w:bCs/>
    </w:rPr>
  </w:style>
  <w:style w:type="character" w:customStyle="1" w:styleId="NoSpacingChar">
    <w:name w:val="No Spacing Char"/>
    <w:basedOn w:val="DefaultParagraphFont"/>
    <w:link w:val="NoSpacing"/>
    <w:uiPriority w:val="1"/>
    <w:rsid w:val="009A307F"/>
    <w:rPr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D2B42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drian_popa/Library/Group%20Containers/UBF8T346G9.Office/User%20Content.localized/Templates.localized/Template_SOLIDAR_A4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Template_SOLIDAR_A4_portrait.dotx</Template>
  <TotalTime>5</TotalTime>
  <Pages>3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Popa</dc:creator>
  <cp:keywords/>
  <cp:lastModifiedBy>Adrian P</cp:lastModifiedBy>
  <cp:revision>3</cp:revision>
  <cp:lastPrinted>2026-04-21T07:18:00Z</cp:lastPrinted>
  <dcterms:created xsi:type="dcterms:W3CDTF">2026-06-30T14:21:00Z</dcterms:created>
  <dcterms:modified xsi:type="dcterms:W3CDTF">2026-06-30T14:26:00Z</dcterms:modified>
</cp:coreProperties>
</file>